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62FE8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2142DF">
        <w:rPr>
          <w:b/>
          <w:noProof/>
          <w:sz w:val="24"/>
        </w:rPr>
        <w:t>2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F97A64">
        <w:rPr>
          <w:b/>
          <w:i/>
          <w:noProof/>
          <w:sz w:val="28"/>
        </w:rPr>
        <w:t>4919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C3D575B" w14:textId="77777777" w:rsidR="002142DF" w:rsidRDefault="002142DF" w:rsidP="002142DF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16</w:t>
      </w:r>
      <w:r w:rsidRPr="000303F0">
        <w:rPr>
          <w:b/>
          <w:bCs/>
          <w:sz w:val="24"/>
          <w:szCs w:val="24"/>
        </w:rPr>
        <w:t>th</w:t>
      </w:r>
      <w:r>
        <w:rPr>
          <w:b/>
          <w:bCs/>
          <w:sz w:val="24"/>
          <w:szCs w:val="24"/>
        </w:rPr>
        <w:t xml:space="preserve"> – 27th 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7F2A23" w:rsidR="001E41F3" w:rsidRPr="00410371" w:rsidRDefault="00D922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</w:t>
            </w:r>
            <w:r w:rsidR="005642A6">
              <w:rPr>
                <w:b/>
                <w:noProof/>
                <w:sz w:val="28"/>
              </w:rPr>
              <w:t>90</w:t>
            </w:r>
            <w:r w:rsidR="005937C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6BED79" w:rsidR="001E41F3" w:rsidRPr="00410371" w:rsidRDefault="003528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97A64">
              <w:rPr>
                <w:b/>
                <w:noProof/>
                <w:sz w:val="28"/>
              </w:rPr>
              <w:t>247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41037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110EAE" w:rsidR="001E41F3" w:rsidRPr="00410371" w:rsidRDefault="00D922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5937CC">
              <w:rPr>
                <w:b/>
                <w:noProof/>
                <w:sz w:val="28"/>
              </w:rPr>
              <w:t>6</w:t>
            </w:r>
            <w:r w:rsidR="003A6CB6">
              <w:rPr>
                <w:b/>
                <w:noProof/>
                <w:sz w:val="28"/>
              </w:rPr>
              <w:t>.</w:t>
            </w:r>
            <w:r w:rsidR="002142DF">
              <w:rPr>
                <w:b/>
                <w:noProof/>
                <w:sz w:val="28"/>
              </w:rPr>
              <w:t>8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851D9" w:rsidR="001E41F3" w:rsidRDefault="004F0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C36BE5" w:rsidRPr="00C36BE5">
              <w:rPr>
                <w:noProof/>
              </w:rPr>
              <w:t>TT analysis for RRM test cases 5.7.</w:t>
            </w:r>
            <w:r>
              <w:rPr>
                <w:noProof/>
              </w:rPr>
              <w:t>1</w:t>
            </w:r>
            <w:r w:rsidR="00C36BE5" w:rsidRPr="00C36BE5">
              <w:rPr>
                <w:noProof/>
              </w:rPr>
              <w:t>.2 and 7.7.</w:t>
            </w:r>
            <w:r>
              <w:rPr>
                <w:noProof/>
              </w:rPr>
              <w:t>1</w:t>
            </w:r>
            <w:r w:rsidR="00C36BE5" w:rsidRPr="00C36BE5">
              <w:rPr>
                <w:noProof/>
              </w:rPr>
              <w:t>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1A554A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2142DF">
              <w:t>8</w:t>
            </w:r>
            <w:r>
              <w:t>-0</w:t>
            </w:r>
            <w:r w:rsidR="002142DF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D922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010DA6" w:rsidR="001E41F3" w:rsidRDefault="00D922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766AC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E9150A" w:rsidR="001E41F3" w:rsidRDefault="00F82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5.7.1.2 and 7.7.1.2 does not take into account that the Io is &lt;-70 dBm / BW in the lower limit of the SSB_RP power. If the Io is &lt;-70 dBm / BW, the UE measurement is subject to a higher accuracy (6dB).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04F6D2" w14:textId="77777777" w:rsidR="00C36BE5" w:rsidRDefault="00C36BE5" w:rsidP="00F82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TT analysis has been </w:t>
            </w:r>
            <w:r w:rsidR="00F822F9">
              <w:rPr>
                <w:noProof/>
              </w:rPr>
              <w:t>modified to account for the possibility that the UE measurement accuracy limits are asymmetric.</w:t>
            </w:r>
          </w:p>
          <w:p w14:paraId="31C656EC" w14:textId="5124257E" w:rsidR="00F822F9" w:rsidRDefault="00F822F9" w:rsidP="00F82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minor editorial corrections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FF3D12" w:rsidR="001E41F3" w:rsidRDefault="00C36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inter-frequency periodic measurement test cases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613D33" w:rsidR="001E41F3" w:rsidRDefault="004F0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 only attachments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2C6BCF" w:rsidR="001E41F3" w:rsidRDefault="00C36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for the editor: please </w:t>
            </w:r>
            <w:r w:rsidR="004F0C55">
              <w:rPr>
                <w:noProof/>
              </w:rPr>
              <w:t>remove “</w:t>
            </w:r>
            <w:r w:rsidR="004F0C55" w:rsidRPr="00C36BE5">
              <w:rPr>
                <w:noProof/>
              </w:rPr>
              <w:t>38.533 5.7.</w:t>
            </w:r>
            <w:r w:rsidR="004F0C55">
              <w:rPr>
                <w:noProof/>
              </w:rPr>
              <w:t>1</w:t>
            </w:r>
            <w:r w:rsidR="004F0C55" w:rsidRPr="00C36BE5">
              <w:rPr>
                <w:noProof/>
              </w:rPr>
              <w:t>.2+7.7.</w:t>
            </w:r>
            <w:r w:rsidR="004F0C55">
              <w:rPr>
                <w:noProof/>
              </w:rPr>
              <w:t>1</w:t>
            </w:r>
            <w:r w:rsidR="004F0C55" w:rsidRPr="00C36BE5">
              <w:rPr>
                <w:noProof/>
              </w:rPr>
              <w:t>.2 TT</w:t>
            </w:r>
            <w:r w:rsidR="004F0C55">
              <w:rPr>
                <w:noProof/>
              </w:rPr>
              <w:t xml:space="preserve">.zip” and </w:t>
            </w:r>
            <w:r>
              <w:rPr>
                <w:noProof/>
              </w:rPr>
              <w:t>include “</w:t>
            </w:r>
            <w:r w:rsidRPr="00C36BE5">
              <w:rPr>
                <w:noProof/>
              </w:rPr>
              <w:t>38.533 5.7.</w:t>
            </w:r>
            <w:r w:rsidR="004F0C55">
              <w:rPr>
                <w:noProof/>
              </w:rPr>
              <w:t>1</w:t>
            </w:r>
            <w:r w:rsidRPr="00C36BE5">
              <w:rPr>
                <w:noProof/>
              </w:rPr>
              <w:t>.2+7.7.</w:t>
            </w:r>
            <w:r w:rsidR="004F0C55">
              <w:rPr>
                <w:noProof/>
              </w:rPr>
              <w:t>1</w:t>
            </w:r>
            <w:r w:rsidRPr="00C36BE5">
              <w:rPr>
                <w:noProof/>
              </w:rPr>
              <w:t>.2 TT</w:t>
            </w:r>
            <w:r w:rsidR="004F0C55">
              <w:rPr>
                <w:noProof/>
              </w:rPr>
              <w:t xml:space="preserve"> v2</w:t>
            </w:r>
            <w:r>
              <w:rPr>
                <w:noProof/>
              </w:rPr>
              <w:t>.zip” to the attachments of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BD4C9" w14:textId="373574F1" w:rsidR="00C36BE5" w:rsidRPr="00C36BE5" w:rsidRDefault="00C36BE5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FF0000"/>
          <w:sz w:val="52"/>
        </w:rPr>
      </w:pPr>
      <w:r w:rsidRPr="00C36BE5">
        <w:rPr>
          <w:noProof/>
          <w:color w:val="FF0000"/>
          <w:sz w:val="32"/>
        </w:rPr>
        <w:lastRenderedPageBreak/>
        <w:t xml:space="preserve">Note for the editor: please </w:t>
      </w:r>
      <w:r w:rsidR="004F0C55" w:rsidRPr="004F0C55">
        <w:rPr>
          <w:noProof/>
          <w:color w:val="FF0000"/>
          <w:sz w:val="32"/>
        </w:rPr>
        <w:t xml:space="preserve">remove “38.533 5.7.1.2+7.7.1.2 TT.zip” and </w:t>
      </w:r>
      <w:r w:rsidRPr="00C36BE5">
        <w:rPr>
          <w:noProof/>
          <w:color w:val="FF0000"/>
          <w:sz w:val="32"/>
        </w:rPr>
        <w:t>include “38.533 5.7.2.2+7.7.2.2 TT</w:t>
      </w:r>
      <w:r w:rsidR="004F0C55">
        <w:rPr>
          <w:noProof/>
          <w:color w:val="FF0000"/>
          <w:sz w:val="32"/>
        </w:rPr>
        <w:t xml:space="preserve"> v2</w:t>
      </w:r>
      <w:r w:rsidRPr="00C36BE5">
        <w:rPr>
          <w:noProof/>
          <w:color w:val="FF0000"/>
          <w:sz w:val="32"/>
        </w:rPr>
        <w:t>.zip” to the attachments of TR 38.903</w:t>
      </w:r>
    </w:p>
    <w:p w14:paraId="795ED1E5" w14:textId="47A0B3BA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DAFE2" w14:textId="77777777" w:rsidR="00D9227E" w:rsidRDefault="00D9227E">
      <w:r>
        <w:separator/>
      </w:r>
    </w:p>
  </w:endnote>
  <w:endnote w:type="continuationSeparator" w:id="0">
    <w:p w14:paraId="086A33F2" w14:textId="77777777" w:rsidR="00D9227E" w:rsidRDefault="00D9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CCEB8" w14:textId="77777777" w:rsidR="00D9227E" w:rsidRDefault="00D9227E">
      <w:r>
        <w:separator/>
      </w:r>
    </w:p>
  </w:footnote>
  <w:footnote w:type="continuationSeparator" w:id="0">
    <w:p w14:paraId="7C4984EA" w14:textId="77777777" w:rsidR="00D9227E" w:rsidRDefault="00D92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42DF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52884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4F0C55"/>
    <w:rsid w:val="0051580D"/>
    <w:rsid w:val="00543B72"/>
    <w:rsid w:val="00547111"/>
    <w:rsid w:val="005642A6"/>
    <w:rsid w:val="005905F3"/>
    <w:rsid w:val="00592D74"/>
    <w:rsid w:val="005937CC"/>
    <w:rsid w:val="005E2C44"/>
    <w:rsid w:val="005E5906"/>
    <w:rsid w:val="00621188"/>
    <w:rsid w:val="006257ED"/>
    <w:rsid w:val="00665C47"/>
    <w:rsid w:val="00695808"/>
    <w:rsid w:val="006A1445"/>
    <w:rsid w:val="006B46FB"/>
    <w:rsid w:val="006E21FB"/>
    <w:rsid w:val="00715C4E"/>
    <w:rsid w:val="00766ACC"/>
    <w:rsid w:val="00791F0A"/>
    <w:rsid w:val="00792342"/>
    <w:rsid w:val="007977A8"/>
    <w:rsid w:val="007B512A"/>
    <w:rsid w:val="007C2097"/>
    <w:rsid w:val="007C601F"/>
    <w:rsid w:val="007D6A07"/>
    <w:rsid w:val="007F7259"/>
    <w:rsid w:val="008040A8"/>
    <w:rsid w:val="0082025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6368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6BE5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9227E"/>
    <w:rsid w:val="00DE34CF"/>
    <w:rsid w:val="00E13F3D"/>
    <w:rsid w:val="00E34898"/>
    <w:rsid w:val="00E3586F"/>
    <w:rsid w:val="00E649DD"/>
    <w:rsid w:val="00EB09B7"/>
    <w:rsid w:val="00ED51D9"/>
    <w:rsid w:val="00EE7D7C"/>
    <w:rsid w:val="00F25D98"/>
    <w:rsid w:val="00F300FB"/>
    <w:rsid w:val="00F822F9"/>
    <w:rsid w:val="00F97A64"/>
    <w:rsid w:val="00FB6386"/>
    <w:rsid w:val="00FD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C36BE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36B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36BE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4C078-F991-4EEC-9338-82E7BBD3A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12</cp:revision>
  <cp:lastPrinted>1899-12-31T23:00:00Z</cp:lastPrinted>
  <dcterms:created xsi:type="dcterms:W3CDTF">2021-04-22T09:29:00Z</dcterms:created>
  <dcterms:modified xsi:type="dcterms:W3CDTF">2021-08-05T08:04:00Z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